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E9667" w14:textId="77777777" w:rsidR="00BC080D" w:rsidRPr="00BC080D" w:rsidRDefault="00BC080D" w:rsidP="00BC080D">
      <w:pPr>
        <w:pStyle w:val="KopBijlage"/>
        <w:numPr>
          <w:ilvl w:val="0"/>
          <w:numId w:val="0"/>
        </w:numPr>
      </w:pPr>
      <w:bookmarkStart w:id="0" w:name="_Toc232582942"/>
      <w:bookmarkStart w:id="1" w:name="_Toc232586992"/>
      <w:bookmarkStart w:id="2" w:name="_Toc367359541"/>
      <w:bookmarkStart w:id="3" w:name="_Toc377470117"/>
      <w:bookmarkStart w:id="4" w:name="_GoBack"/>
      <w:bookmarkEnd w:id="4"/>
      <w:r w:rsidRPr="00BC080D">
        <w:t xml:space="preserve">Bijlage 2 </w:t>
      </w:r>
      <w:bookmarkEnd w:id="0"/>
      <w:bookmarkEnd w:id="1"/>
      <w:bookmarkEnd w:id="2"/>
      <w:bookmarkEnd w:id="3"/>
      <w:r w:rsidRPr="00BC080D">
        <w:t>Model referentie-opdrachten</w:t>
      </w:r>
    </w:p>
    <w:p w14:paraId="7D2CE0BB" w14:textId="77777777" w:rsidR="00BC080D" w:rsidRPr="00BC080D" w:rsidRDefault="00BC080D" w:rsidP="00BC080D">
      <w:pPr>
        <w:tabs>
          <w:tab w:val="left" w:pos="0"/>
        </w:tabs>
        <w:spacing w:line="260" w:lineRule="atLeast"/>
        <w:rPr>
          <w:szCs w:val="18"/>
        </w:rPr>
      </w:pPr>
      <w:r w:rsidRPr="00BC080D">
        <w:rPr>
          <w:szCs w:val="18"/>
        </w:rPr>
        <w:t>De ondernemer(s) (</w:t>
      </w:r>
      <w:r>
        <w:rPr>
          <w:szCs w:val="18"/>
        </w:rPr>
        <w:t>Gegadigde</w:t>
      </w:r>
      <w:r w:rsidRPr="00BC080D">
        <w:rPr>
          <w:szCs w:val="18"/>
        </w:rPr>
        <w:t>(n)) vult (vullen) per referentieopdracht de volgende gegevens in.</w:t>
      </w:r>
    </w:p>
    <w:p w14:paraId="3DB654AE" w14:textId="77777777" w:rsidR="00BC080D" w:rsidRPr="00BC080D" w:rsidRDefault="00BC080D" w:rsidP="00BC080D">
      <w:pPr>
        <w:tabs>
          <w:tab w:val="left" w:pos="0"/>
        </w:tabs>
        <w:spacing w:line="260" w:lineRule="atLeast"/>
        <w:rPr>
          <w:szCs w:val="18"/>
        </w:rPr>
      </w:pPr>
    </w:p>
    <w:p w14:paraId="16DB5CAC" w14:textId="77777777" w:rsidR="00BC080D" w:rsidRPr="00BC080D" w:rsidRDefault="00BC080D" w:rsidP="00BC080D">
      <w:pPr>
        <w:tabs>
          <w:tab w:val="left" w:pos="0"/>
          <w:tab w:val="left" w:pos="360"/>
        </w:tabs>
        <w:ind w:left="360" w:hanging="360"/>
        <w:rPr>
          <w:b/>
          <w:szCs w:val="18"/>
        </w:rPr>
      </w:pPr>
      <w:r w:rsidRPr="00BC080D">
        <w:rPr>
          <w:b/>
          <w:szCs w:val="18"/>
        </w:rPr>
        <w:t>A.</w:t>
      </w:r>
      <w:r w:rsidRPr="00BC080D">
        <w:rPr>
          <w:b/>
          <w:szCs w:val="18"/>
        </w:rPr>
        <w:tab/>
        <w:t xml:space="preserve">Ten behoeve van het voldoen aan de </w:t>
      </w:r>
      <w:r>
        <w:rPr>
          <w:b/>
          <w:szCs w:val="18"/>
        </w:rPr>
        <w:t>G</w:t>
      </w:r>
      <w:r w:rsidRPr="00BC080D">
        <w:rPr>
          <w:b/>
          <w:szCs w:val="18"/>
        </w:rPr>
        <w:t xml:space="preserve">eschiktheidseisen verstrekt de </w:t>
      </w:r>
      <w:r>
        <w:rPr>
          <w:b/>
          <w:szCs w:val="18"/>
        </w:rPr>
        <w:t>Gegadigde</w:t>
      </w:r>
      <w:r w:rsidRPr="00BC080D">
        <w:rPr>
          <w:b/>
          <w:szCs w:val="18"/>
        </w:rPr>
        <w:t xml:space="preserve"> de hierna volgende gegevens over referentieopdrachten.</w:t>
      </w:r>
    </w:p>
    <w:p w14:paraId="787EF491" w14:textId="77777777" w:rsidR="00BC080D" w:rsidRPr="00BC080D" w:rsidRDefault="00BC080D" w:rsidP="00BC080D">
      <w:pPr>
        <w:tabs>
          <w:tab w:val="left" w:pos="0"/>
        </w:tabs>
        <w:rPr>
          <w:spacing w:val="4"/>
          <w:szCs w:val="18"/>
        </w:rPr>
      </w:pPr>
    </w:p>
    <w:tbl>
      <w:tblPr>
        <w:tblW w:w="9602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2"/>
        <w:gridCol w:w="4950"/>
      </w:tblGrid>
      <w:tr w:rsidR="00BC080D" w:rsidRPr="00BC080D" w14:paraId="6935E0D0" w14:textId="77777777" w:rsidTr="001B359A">
        <w:tc>
          <w:tcPr>
            <w:tcW w:w="9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6D2" w14:textId="77777777" w:rsidR="00BC080D" w:rsidRPr="00BC080D" w:rsidRDefault="00BC080D" w:rsidP="00BC080D">
            <w:pPr>
              <w:tabs>
                <w:tab w:val="left" w:pos="0"/>
              </w:tabs>
              <w:suppressAutoHyphens/>
              <w:jc w:val="center"/>
              <w:rPr>
                <w:b/>
                <w:bCs/>
                <w:spacing w:val="4"/>
                <w:szCs w:val="18"/>
              </w:rPr>
            </w:pPr>
            <w:r w:rsidRPr="00BC080D">
              <w:rPr>
                <w:b/>
                <w:bCs/>
                <w:spacing w:val="4"/>
                <w:szCs w:val="18"/>
              </w:rPr>
              <w:t xml:space="preserve">REFERENTIEOPDRACHT: </w:t>
            </w:r>
            <w:proofErr w:type="spellStart"/>
            <w:r w:rsidRPr="00BC080D">
              <w:rPr>
                <w:b/>
                <w:bCs/>
                <w:spacing w:val="4"/>
                <w:szCs w:val="18"/>
                <w:highlight w:val="lightGray"/>
              </w:rPr>
              <w:t>nr</w:t>
            </w:r>
            <w:proofErr w:type="spellEnd"/>
            <w:r w:rsidRPr="00BC080D">
              <w:rPr>
                <w:b/>
                <w:bCs/>
                <w:spacing w:val="4"/>
                <w:szCs w:val="18"/>
                <w:highlight w:val="lightGray"/>
              </w:rPr>
              <w:t xml:space="preserve"> en naam project</w:t>
            </w:r>
            <w:r w:rsidRPr="00BC080D">
              <w:rPr>
                <w:b/>
                <w:bCs/>
                <w:spacing w:val="4"/>
                <w:szCs w:val="18"/>
              </w:rPr>
              <w:t xml:space="preserve"> </w:t>
            </w:r>
          </w:p>
          <w:p w14:paraId="016A61C8" w14:textId="77777777" w:rsidR="00BC080D" w:rsidRPr="00BC080D" w:rsidRDefault="00BC080D" w:rsidP="00BC080D">
            <w:pPr>
              <w:tabs>
                <w:tab w:val="left" w:pos="0"/>
              </w:tabs>
              <w:jc w:val="center"/>
              <w:rPr>
                <w:b/>
                <w:bCs/>
                <w:spacing w:val="4"/>
                <w:szCs w:val="18"/>
              </w:rPr>
            </w:pPr>
          </w:p>
        </w:tc>
      </w:tr>
      <w:tr w:rsidR="00BC080D" w:rsidRPr="00BC080D" w14:paraId="55045EF8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D6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Naam van de ondernemer die de referentieopdracht heeft uitgevoerd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D42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Naam ondernemer</w:t>
            </w:r>
          </w:p>
        </w:tc>
      </w:tr>
      <w:tr w:rsidR="00BC080D" w:rsidRPr="00BC080D" w14:paraId="0E4DD2E1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8C5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Omschrijving van de referentieopdracht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ADE5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>
              <w:rPr>
                <w:spacing w:val="4"/>
                <w:sz w:val="16"/>
                <w:szCs w:val="16"/>
                <w:highlight w:val="lightGray"/>
              </w:rPr>
              <w:t>O</w:t>
            </w:r>
            <w:r w:rsidRPr="00BC080D">
              <w:rPr>
                <w:spacing w:val="4"/>
                <w:sz w:val="16"/>
                <w:szCs w:val="16"/>
                <w:highlight w:val="lightGray"/>
              </w:rPr>
              <w:t>mschrijving</w:t>
            </w:r>
            <w:r>
              <w:rPr>
                <w:spacing w:val="4"/>
                <w:sz w:val="16"/>
                <w:szCs w:val="16"/>
                <w:highlight w:val="lightGray"/>
              </w:rPr>
              <w:t xml:space="preserve"> / titel</w:t>
            </w:r>
          </w:p>
        </w:tc>
      </w:tr>
      <w:tr w:rsidR="00BC080D" w:rsidRPr="00BC080D" w14:paraId="7A7CEF2A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CD6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</w:rPr>
              <w:t>Naam en adres van de opdrachtgever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46E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Naam, plaats van vestiging</w:t>
            </w:r>
          </w:p>
          <w:p w14:paraId="4FE40ABE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bCs/>
                <w:i/>
                <w:iCs/>
                <w:vanish/>
                <w:color w:val="3366FF"/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Adres, contactpersoon, telefoonnummer</w:t>
            </w:r>
          </w:p>
        </w:tc>
      </w:tr>
      <w:tr w:rsidR="00BC080D" w:rsidRPr="00BC080D" w14:paraId="0DCA05DD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1DC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Omvang van het project: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87DB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 xml:space="preserve">Aannemingssom € </w:t>
            </w:r>
            <w:r w:rsidRPr="00BC080D">
              <w:rPr>
                <w:spacing w:val="4"/>
                <w:sz w:val="16"/>
                <w:szCs w:val="16"/>
                <w:highlight w:val="lightGray"/>
              </w:rPr>
              <w:t>bedrag</w:t>
            </w:r>
            <w:r w:rsidRPr="00BC080D">
              <w:rPr>
                <w:spacing w:val="4"/>
                <w:sz w:val="16"/>
                <w:szCs w:val="16"/>
              </w:rPr>
              <w:t xml:space="preserve"> (exclusief </w:t>
            </w:r>
            <w:r>
              <w:rPr>
                <w:spacing w:val="4"/>
                <w:sz w:val="16"/>
                <w:szCs w:val="16"/>
              </w:rPr>
              <w:t>BTW</w:t>
            </w:r>
            <w:r w:rsidRPr="00BC080D">
              <w:rPr>
                <w:spacing w:val="4"/>
                <w:sz w:val="16"/>
                <w:szCs w:val="16"/>
              </w:rPr>
              <w:t>)</w:t>
            </w:r>
          </w:p>
          <w:p w14:paraId="0D6F9C4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Gefactureerd bedrag </w:t>
            </w:r>
            <w:r w:rsidRPr="00BC080D">
              <w:rPr>
                <w:sz w:val="16"/>
                <w:szCs w:val="16"/>
              </w:rPr>
              <w:t xml:space="preserve">€ </w:t>
            </w:r>
            <w:r w:rsidRPr="00BC080D">
              <w:rPr>
                <w:spacing w:val="4"/>
                <w:sz w:val="16"/>
                <w:szCs w:val="16"/>
                <w:highlight w:val="lightGray"/>
              </w:rPr>
              <w:t>bedrag</w:t>
            </w:r>
            <w:r w:rsidRPr="00BC080D">
              <w:rPr>
                <w:spacing w:val="4"/>
                <w:sz w:val="16"/>
                <w:szCs w:val="16"/>
              </w:rPr>
              <w:t xml:space="preserve"> (exclusief </w:t>
            </w:r>
            <w:r>
              <w:rPr>
                <w:spacing w:val="4"/>
                <w:sz w:val="16"/>
                <w:szCs w:val="16"/>
              </w:rPr>
              <w:t>BTW</w:t>
            </w:r>
            <w:r w:rsidRPr="00BC080D">
              <w:rPr>
                <w:spacing w:val="4"/>
                <w:sz w:val="16"/>
                <w:szCs w:val="16"/>
              </w:rPr>
              <w:t>)</w:t>
            </w:r>
          </w:p>
        </w:tc>
      </w:tr>
      <w:tr w:rsidR="00BC080D" w:rsidRPr="00BC080D" w14:paraId="1165A632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51F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 van de opdrachtverlening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4D3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Datum</w:t>
            </w:r>
          </w:p>
        </w:tc>
      </w:tr>
      <w:tr w:rsidR="00BC080D" w:rsidRPr="00BC080D" w14:paraId="7E91B363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833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 van oplevering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820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Datum</w:t>
            </w:r>
          </w:p>
        </w:tc>
      </w:tr>
      <w:tr w:rsidR="00BC080D" w:rsidRPr="00BC080D" w14:paraId="2E3D651B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E39D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Overeengekomen uitvoeringsduur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C14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Aantal jaren/maanden</w:t>
            </w:r>
          </w:p>
        </w:tc>
      </w:tr>
      <w:tr w:rsidR="00BC080D" w:rsidRPr="00BC080D" w14:paraId="79489B22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80C6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Reden eventuele vertraging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D5BD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Invullen</w:t>
            </w:r>
          </w:p>
        </w:tc>
      </w:tr>
      <w:tr w:rsidR="00BC080D" w:rsidRPr="00BC080D" w14:paraId="4A2E4DD7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61B5" w14:textId="1AF39FE2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Aan welke geschiktheidseis(en) uit paragraaf </w:t>
            </w:r>
            <w:r w:rsidR="00BD0AC3">
              <w:rPr>
                <w:spacing w:val="4"/>
                <w:sz w:val="16"/>
                <w:szCs w:val="16"/>
              </w:rPr>
              <w:t>6</w:t>
            </w:r>
            <w:r w:rsidRPr="00BC080D">
              <w:rPr>
                <w:spacing w:val="4"/>
                <w:sz w:val="16"/>
                <w:szCs w:val="16"/>
              </w:rPr>
              <w:t>.</w:t>
            </w:r>
            <w:r>
              <w:rPr>
                <w:spacing w:val="4"/>
                <w:sz w:val="16"/>
                <w:szCs w:val="16"/>
              </w:rPr>
              <w:t>2.2</w:t>
            </w:r>
            <w:r w:rsidRPr="00BC080D">
              <w:rPr>
                <w:spacing w:val="4"/>
                <w:sz w:val="16"/>
                <w:szCs w:val="16"/>
              </w:rPr>
              <w:t xml:space="preserve"> wordt met deze referentieopdracht voldaan?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4E6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>
              <w:rPr>
                <w:spacing w:val="4"/>
                <w:sz w:val="16"/>
                <w:szCs w:val="16"/>
                <w:highlight w:val="lightGray"/>
              </w:rPr>
              <w:t>Kerncompetentie</w:t>
            </w:r>
          </w:p>
        </w:tc>
      </w:tr>
      <w:tr w:rsidR="00BC080D" w:rsidRPr="00BC080D" w14:paraId="4D74E069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0B5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Aan welke selectiecriteria uit bijlage E wordt met deze referentieopdracht voldaan?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16F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>
              <w:rPr>
                <w:spacing w:val="4"/>
                <w:sz w:val="16"/>
                <w:szCs w:val="16"/>
                <w:highlight w:val="lightGray"/>
              </w:rPr>
              <w:t>Kerncompetentie</w:t>
            </w:r>
          </w:p>
        </w:tc>
      </w:tr>
      <w:tr w:rsidR="00BC080D" w:rsidRPr="00BC080D" w14:paraId="0F206DC8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F33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Referentieopdracht uitgevoerd als coördinerend hoofdaannemer?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3B0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Ja/nee, omschrijving gecoördineerde werkzaamheden</w:t>
            </w:r>
          </w:p>
        </w:tc>
      </w:tr>
      <w:tr w:rsidR="00BC080D" w:rsidRPr="00BC080D" w14:paraId="51E213C3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5204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Wat zijn de hoofdbestanddelen van de referentieopdracht?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64C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Omschrijving</w:t>
            </w:r>
            <w:r>
              <w:rPr>
                <w:spacing w:val="4"/>
                <w:sz w:val="16"/>
                <w:szCs w:val="16"/>
                <w:highlight w:val="lightGray"/>
              </w:rPr>
              <w:t xml:space="preserve"> waaruit blijkt dat aan de Geschiktheidseisen wordt voldaan</w:t>
            </w:r>
            <w:r w:rsidRPr="00BC080D">
              <w:rPr>
                <w:sz w:val="16"/>
                <w:szCs w:val="16"/>
                <w:highlight w:val="lightGray"/>
              </w:rPr>
              <w:t>.</w:t>
            </w:r>
          </w:p>
        </w:tc>
      </w:tr>
      <w:tr w:rsidR="00BC080D" w:rsidRPr="00BC080D" w14:paraId="02184B49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0836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Zijn de bedrijfsvoering en primaire functies ongestoord in stand gehouden tijdens de renovatie?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00C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 xml:space="preserve">Ja/nee, omschrijving van de maatregelen die getroffen zijn </w:t>
            </w:r>
          </w:p>
        </w:tc>
      </w:tr>
      <w:tr w:rsidR="00BC080D" w:rsidRPr="00BC080D" w14:paraId="344DADF2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D355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Welke ontwerpwerkzaamheden zijn uitgevoerd?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5D56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  <w:highlight w:val="lightGray"/>
              </w:rPr>
              <w:t>O</w:t>
            </w:r>
            <w:r w:rsidRPr="00BC080D">
              <w:rPr>
                <w:sz w:val="16"/>
                <w:szCs w:val="16"/>
                <w:highlight w:val="lightGray"/>
              </w:rPr>
              <w:t>mschrijving</w:t>
            </w:r>
          </w:p>
        </w:tc>
      </w:tr>
      <w:tr w:rsidR="00BC080D" w:rsidRPr="00BC080D" w14:paraId="349D57C6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E094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Welk contractregime was van toepassing?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4211" w14:textId="77777777" w:rsidR="00BC080D" w:rsidRPr="00BC080D" w:rsidRDefault="00BC080D" w:rsidP="00BC080D">
            <w:pPr>
              <w:tabs>
                <w:tab w:val="left" w:pos="0"/>
              </w:tabs>
              <w:rPr>
                <w:sz w:val="16"/>
                <w:szCs w:val="16"/>
                <w:highlight w:val="lightGray"/>
              </w:rPr>
            </w:pPr>
            <w:proofErr w:type="spellStart"/>
            <w:r w:rsidRPr="00BC080D">
              <w:rPr>
                <w:sz w:val="16"/>
                <w:szCs w:val="16"/>
                <w:highlight w:val="lightGray"/>
              </w:rPr>
              <w:t>Uav</w:t>
            </w:r>
            <w:proofErr w:type="spellEnd"/>
            <w:r w:rsidRPr="00BC080D">
              <w:rPr>
                <w:sz w:val="16"/>
                <w:szCs w:val="16"/>
                <w:highlight w:val="lightGray"/>
              </w:rPr>
              <w:t xml:space="preserve"> / </w:t>
            </w:r>
            <w:proofErr w:type="spellStart"/>
            <w:r w:rsidRPr="00BC080D">
              <w:rPr>
                <w:sz w:val="16"/>
                <w:szCs w:val="16"/>
                <w:highlight w:val="lightGray"/>
              </w:rPr>
              <w:t>uav-gc</w:t>
            </w:r>
            <w:proofErr w:type="spellEnd"/>
            <w:r w:rsidRPr="00BC080D">
              <w:rPr>
                <w:sz w:val="16"/>
                <w:szCs w:val="16"/>
                <w:highlight w:val="lightGray"/>
              </w:rPr>
              <w:t xml:space="preserve"> / </w:t>
            </w:r>
            <w:proofErr w:type="spellStart"/>
            <w:r w:rsidRPr="00BC080D">
              <w:rPr>
                <w:sz w:val="16"/>
                <w:szCs w:val="16"/>
                <w:highlight w:val="lightGray"/>
              </w:rPr>
              <w:t>etc</w:t>
            </w:r>
            <w:proofErr w:type="spellEnd"/>
          </w:p>
        </w:tc>
      </w:tr>
      <w:tr w:rsidR="00BC080D" w:rsidRPr="00BC080D" w14:paraId="2A02640B" w14:textId="77777777" w:rsidTr="00BC080D">
        <w:trPr>
          <w:trHeight w:val="340"/>
        </w:trPr>
        <w:tc>
          <w:tcPr>
            <w:tcW w:w="9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195B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spacing w:val="4"/>
                <w:sz w:val="16"/>
                <w:szCs w:val="16"/>
              </w:rPr>
            </w:pPr>
            <w:r w:rsidRPr="00BC080D">
              <w:rPr>
                <w:b/>
                <w:spacing w:val="4"/>
                <w:sz w:val="16"/>
                <w:szCs w:val="16"/>
              </w:rPr>
              <w:t>Indien de referentieopdracht is uitgevoerd in combinatie</w:t>
            </w:r>
          </w:p>
        </w:tc>
      </w:tr>
      <w:tr w:rsidR="00BC080D" w:rsidRPr="00BC080D" w14:paraId="50580900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C56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De namen van de overige participanten in de combinatie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4" w:space="0" w:color="auto"/>
            </w:tcBorders>
          </w:tcPr>
          <w:p w14:paraId="6FD4C35F" w14:textId="77777777" w:rsidR="00BC080D" w:rsidRPr="00BC080D" w:rsidRDefault="00BC080D" w:rsidP="00BC080D">
            <w:pPr>
              <w:tabs>
                <w:tab w:val="left" w:pos="0"/>
              </w:tabs>
              <w:rPr>
                <w:rStyle w:val="Verborgentekst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Invullen</w:t>
            </w:r>
          </w:p>
        </w:tc>
      </w:tr>
      <w:tr w:rsidR="00BC080D" w:rsidRPr="00BC080D" w14:paraId="3380C92E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17A5" w14:textId="77777777" w:rsidR="00BC080D" w:rsidRPr="00BC080D" w:rsidRDefault="00BC080D" w:rsidP="00BC080D">
            <w:pPr>
              <w:tabs>
                <w:tab w:val="left" w:pos="0"/>
                <w:tab w:val="left" w:pos="162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De juridische participatieverhouding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4" w:space="0" w:color="auto"/>
            </w:tcBorders>
          </w:tcPr>
          <w:p w14:paraId="20BDFC32" w14:textId="77777777" w:rsidR="00BC080D" w:rsidRPr="00BC080D" w:rsidRDefault="00BC080D" w:rsidP="00BC080D">
            <w:pPr>
              <w:tabs>
                <w:tab w:val="left" w:pos="0"/>
              </w:tabs>
              <w:rPr>
                <w:rStyle w:val="Verborgentekst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Invullen</w:t>
            </w:r>
          </w:p>
        </w:tc>
      </w:tr>
      <w:tr w:rsidR="00BC080D" w:rsidRPr="00BC080D" w14:paraId="65ED4F1A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BA55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Percentage aandeel van iedere participant in de combinatie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4" w:space="0" w:color="auto"/>
            </w:tcBorders>
          </w:tcPr>
          <w:p w14:paraId="59A339CD" w14:textId="77777777" w:rsidR="00BC080D" w:rsidRPr="00BC080D" w:rsidRDefault="00BC080D" w:rsidP="00BC080D">
            <w:pPr>
              <w:tabs>
                <w:tab w:val="left" w:pos="0"/>
              </w:tabs>
              <w:rPr>
                <w:rStyle w:val="Verborgentekst"/>
              </w:rPr>
            </w:pPr>
            <w:r w:rsidRPr="00BC080D">
              <w:rPr>
                <w:spacing w:val="4"/>
                <w:sz w:val="16"/>
                <w:szCs w:val="16"/>
                <w:highlight w:val="lightGray"/>
              </w:rPr>
              <w:t>Invullen</w:t>
            </w:r>
          </w:p>
        </w:tc>
      </w:tr>
      <w:tr w:rsidR="00BC080D" w:rsidRPr="00BC080D" w14:paraId="1176B541" w14:textId="77777777" w:rsidTr="00BC080D">
        <w:trPr>
          <w:trHeight w:val="340"/>
        </w:trPr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C48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9F5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</w:tr>
    </w:tbl>
    <w:p w14:paraId="12143564" w14:textId="77777777" w:rsidR="00BC080D" w:rsidRPr="00BC080D" w:rsidRDefault="00BC080D" w:rsidP="00BC080D">
      <w:pPr>
        <w:tabs>
          <w:tab w:val="left" w:pos="0"/>
        </w:tabs>
        <w:ind w:firstLine="180"/>
        <w:rPr>
          <w:color w:val="000000"/>
          <w:szCs w:val="18"/>
        </w:rPr>
      </w:pPr>
      <w:bookmarkStart w:id="5" w:name="bwBijlageREF_EUkader2"/>
      <w:r w:rsidRPr="00BC080D">
        <w:rPr>
          <w:color w:val="000000"/>
          <w:szCs w:val="18"/>
        </w:rPr>
        <w:br w:type="page"/>
      </w:r>
    </w:p>
    <w:bookmarkEnd w:id="5"/>
    <w:p w14:paraId="2C50E857" w14:textId="77777777" w:rsidR="00BC080D" w:rsidRPr="00BC080D" w:rsidRDefault="00BC080D" w:rsidP="00BC080D">
      <w:pPr>
        <w:tabs>
          <w:tab w:val="left" w:pos="0"/>
        </w:tabs>
        <w:ind w:firstLine="180"/>
        <w:rPr>
          <w:szCs w:val="18"/>
        </w:rPr>
      </w:pPr>
    </w:p>
    <w:p w14:paraId="36EE0F1F" w14:textId="77777777" w:rsidR="00BC080D" w:rsidRPr="00BC080D" w:rsidRDefault="00BC080D" w:rsidP="00BC080D">
      <w:pPr>
        <w:tabs>
          <w:tab w:val="left" w:pos="0"/>
        </w:tabs>
        <w:ind w:left="266" w:hanging="266"/>
        <w:rPr>
          <w:b/>
          <w:bCs/>
          <w:spacing w:val="4"/>
          <w:szCs w:val="18"/>
        </w:rPr>
      </w:pPr>
      <w:r w:rsidRPr="00BC080D">
        <w:rPr>
          <w:b/>
          <w:bCs/>
          <w:spacing w:val="4"/>
          <w:szCs w:val="18"/>
        </w:rPr>
        <w:t>B.</w:t>
      </w:r>
      <w:r w:rsidRPr="00BC080D">
        <w:rPr>
          <w:b/>
          <w:bCs/>
          <w:spacing w:val="4"/>
          <w:szCs w:val="18"/>
        </w:rPr>
        <w:tab/>
        <w:t>Ondertekening</w:t>
      </w:r>
      <w:r w:rsidRPr="00BC080D">
        <w:rPr>
          <w:b/>
          <w:bCs/>
          <w:spacing w:val="4"/>
          <w:szCs w:val="18"/>
        </w:rPr>
        <w:br/>
      </w:r>
    </w:p>
    <w:p w14:paraId="65C6F6F8" w14:textId="77777777" w:rsidR="00BC080D" w:rsidRPr="00BC080D" w:rsidRDefault="00BC080D" w:rsidP="00BC080D">
      <w:pPr>
        <w:tabs>
          <w:tab w:val="left" w:pos="0"/>
        </w:tabs>
        <w:ind w:left="180"/>
        <w:rPr>
          <w:spacing w:val="4"/>
          <w:szCs w:val="18"/>
        </w:rPr>
      </w:pPr>
      <w:r w:rsidRPr="00BC080D">
        <w:rPr>
          <w:spacing w:val="4"/>
          <w:szCs w:val="18"/>
        </w:rPr>
        <w:t xml:space="preserve">Aldus naar waarheid opgemaakt </w:t>
      </w:r>
    </w:p>
    <w:p w14:paraId="1CFD78B7" w14:textId="77777777" w:rsidR="00BC080D" w:rsidRPr="00BC080D" w:rsidRDefault="00BC080D" w:rsidP="00BC080D">
      <w:pPr>
        <w:tabs>
          <w:tab w:val="left" w:pos="0"/>
        </w:tabs>
        <w:rPr>
          <w:spacing w:val="4"/>
          <w:szCs w:val="18"/>
        </w:rPr>
      </w:pPr>
    </w:p>
    <w:tbl>
      <w:tblPr>
        <w:tblW w:w="9537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4"/>
        <w:gridCol w:w="4983"/>
      </w:tblGrid>
      <w:tr w:rsidR="00BC080D" w:rsidRPr="00BC080D" w14:paraId="323F1AE9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82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Naam </w:t>
            </w:r>
            <w:r>
              <w:rPr>
                <w:spacing w:val="4"/>
                <w:sz w:val="16"/>
                <w:szCs w:val="16"/>
              </w:rPr>
              <w:t>Gegadigde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A349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5DF2F78A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2BFF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Naam en functie van degene die dit formulier ondertekent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96D4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3E3CAB1D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4FA3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Plaats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F1B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698CB42B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4E0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475E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bCs/>
                <w:i/>
                <w:iCs/>
                <w:color w:val="3366FF"/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266833AC" w14:textId="77777777" w:rsidTr="00BC080D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B95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Handtekening</w:t>
            </w:r>
          </w:p>
          <w:p w14:paraId="5C1B827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081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</w:tr>
    </w:tbl>
    <w:p w14:paraId="069314BF" w14:textId="77777777" w:rsidR="00BC080D" w:rsidRPr="00BC080D" w:rsidRDefault="00BC080D" w:rsidP="00BC080D">
      <w:pPr>
        <w:tabs>
          <w:tab w:val="left" w:pos="0"/>
        </w:tabs>
        <w:spacing w:line="260" w:lineRule="atLeast"/>
        <w:rPr>
          <w:szCs w:val="18"/>
        </w:rPr>
      </w:pPr>
    </w:p>
    <w:p w14:paraId="538F8CE5" w14:textId="77777777" w:rsidR="00BC080D" w:rsidRPr="00BC080D" w:rsidRDefault="00BC080D" w:rsidP="00BC080D">
      <w:pPr>
        <w:tabs>
          <w:tab w:val="left" w:pos="0"/>
        </w:tabs>
        <w:spacing w:line="260" w:lineRule="atLeast"/>
        <w:rPr>
          <w:szCs w:val="18"/>
        </w:rPr>
      </w:pPr>
      <w:r w:rsidRPr="00BC080D">
        <w:rPr>
          <w:szCs w:val="18"/>
        </w:rPr>
        <w:t xml:space="preserve">In geval van een aanmelding als samenwerkingsverband van ondernemers dienen alle </w:t>
      </w:r>
      <w:r>
        <w:rPr>
          <w:szCs w:val="18"/>
        </w:rPr>
        <w:t>Gegadigde</w:t>
      </w:r>
      <w:r w:rsidRPr="00BC080D">
        <w:rPr>
          <w:szCs w:val="18"/>
        </w:rPr>
        <w:t>n dit formulier te ondertekenen (deze opsomming herhalen zo vaak als nodig is).</w:t>
      </w:r>
    </w:p>
    <w:p w14:paraId="451D1F28" w14:textId="77777777" w:rsidR="00BC080D" w:rsidRPr="00BC080D" w:rsidRDefault="00BC080D" w:rsidP="00BC080D">
      <w:pPr>
        <w:tabs>
          <w:tab w:val="left" w:pos="0"/>
        </w:tabs>
        <w:rPr>
          <w:spacing w:val="4"/>
          <w:szCs w:val="18"/>
        </w:rPr>
      </w:pPr>
    </w:p>
    <w:tbl>
      <w:tblPr>
        <w:tblW w:w="9547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0"/>
        <w:gridCol w:w="4997"/>
      </w:tblGrid>
      <w:tr w:rsidR="00BC080D" w:rsidRPr="00BC080D" w14:paraId="2ED1800C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5F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Naam </w:t>
            </w:r>
            <w:r>
              <w:rPr>
                <w:spacing w:val="4"/>
                <w:sz w:val="16"/>
                <w:szCs w:val="16"/>
              </w:rPr>
              <w:t>Gegadigde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2AF3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58A0E9C3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290C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Naam en functie van degene die dit formulier ondertekent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7F4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1F46B4AB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BA4D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Plaats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FB5B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214CEEF8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918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B7AB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bCs/>
                <w:i/>
                <w:iCs/>
                <w:color w:val="3366FF"/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5E33F803" w14:textId="77777777" w:rsidTr="00BC080D">
        <w:trPr>
          <w:trHeight w:val="34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5D63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Handtekening</w:t>
            </w:r>
          </w:p>
          <w:p w14:paraId="67A368C4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2430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</w:tbl>
    <w:p w14:paraId="0ABE7C3D" w14:textId="77777777" w:rsidR="00BC080D" w:rsidRPr="00BC080D" w:rsidRDefault="00BC080D" w:rsidP="00BC080D">
      <w:pPr>
        <w:tabs>
          <w:tab w:val="left" w:pos="0"/>
        </w:tabs>
        <w:rPr>
          <w:spacing w:val="4"/>
          <w:szCs w:val="18"/>
        </w:rPr>
      </w:pPr>
    </w:p>
    <w:tbl>
      <w:tblPr>
        <w:tblW w:w="9528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7"/>
        <w:gridCol w:w="4961"/>
      </w:tblGrid>
      <w:tr w:rsidR="00BC080D" w:rsidRPr="00BC080D" w14:paraId="630F8FBE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DEEA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 xml:space="preserve">Naam </w:t>
            </w:r>
            <w:r>
              <w:rPr>
                <w:spacing w:val="4"/>
                <w:sz w:val="16"/>
                <w:szCs w:val="16"/>
              </w:rPr>
              <w:t>Gegadigde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9E09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5AE9EFCD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4902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Naam en functie van degene die dit formulier ondertekent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BB87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4729E8AC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96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Plaats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989F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7285DFEB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F151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Datum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7A4F" w14:textId="77777777" w:rsidR="00BC080D" w:rsidRPr="00BC080D" w:rsidRDefault="00BC080D" w:rsidP="00BC080D">
            <w:pPr>
              <w:tabs>
                <w:tab w:val="left" w:pos="0"/>
              </w:tabs>
              <w:rPr>
                <w:b/>
                <w:bCs/>
                <w:i/>
                <w:iCs/>
                <w:color w:val="3366FF"/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  <w:tr w:rsidR="00BC080D" w:rsidRPr="00BC080D" w14:paraId="1ABD3AE3" w14:textId="77777777" w:rsidTr="00BC080D">
        <w:trPr>
          <w:trHeight w:val="340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58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pacing w:val="4"/>
                <w:sz w:val="16"/>
                <w:szCs w:val="16"/>
              </w:rPr>
              <w:t>Handtekening</w:t>
            </w:r>
          </w:p>
          <w:p w14:paraId="44CF53BD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5A9E" w14:textId="77777777" w:rsidR="00BC080D" w:rsidRPr="00BC080D" w:rsidRDefault="00BC080D" w:rsidP="00BC080D">
            <w:pPr>
              <w:tabs>
                <w:tab w:val="left" w:pos="0"/>
              </w:tabs>
              <w:rPr>
                <w:spacing w:val="4"/>
                <w:sz w:val="16"/>
                <w:szCs w:val="16"/>
              </w:rPr>
            </w:pPr>
            <w:r w:rsidRPr="00BC080D">
              <w:rPr>
                <w:sz w:val="16"/>
                <w:szCs w:val="16"/>
              </w:rPr>
              <w:t>…</w:t>
            </w:r>
          </w:p>
        </w:tc>
      </w:tr>
    </w:tbl>
    <w:p w14:paraId="6888E7FC" w14:textId="77777777" w:rsidR="00BC080D" w:rsidRPr="00BC080D" w:rsidRDefault="00BC080D" w:rsidP="00BC080D">
      <w:pPr>
        <w:tabs>
          <w:tab w:val="left" w:pos="0"/>
        </w:tabs>
      </w:pPr>
    </w:p>
    <w:p w14:paraId="6738A05C" w14:textId="77777777" w:rsidR="004F0138" w:rsidRPr="00BC080D" w:rsidRDefault="00A7175D" w:rsidP="00BC080D">
      <w:pPr>
        <w:tabs>
          <w:tab w:val="left" w:pos="0"/>
        </w:tabs>
      </w:pPr>
    </w:p>
    <w:sectPr w:rsidR="004F0138" w:rsidRPr="00BC080D" w:rsidSect="00BC080D">
      <w:pgSz w:w="11906" w:h="16838"/>
      <w:pgMar w:top="1440" w:right="1440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80D"/>
    <w:rsid w:val="00155308"/>
    <w:rsid w:val="00396166"/>
    <w:rsid w:val="00BC080D"/>
    <w:rsid w:val="00BD0AC3"/>
    <w:rsid w:val="00E6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CE7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C080D"/>
    <w:pPr>
      <w:spacing w:after="0" w:line="312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BC080D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BC080D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BC080D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BC080D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BC080D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BC080D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rsid w:val="00BC080D"/>
    <w:rPr>
      <w:rFonts w:ascii="Times New Roman" w:eastAsia="Times New Roman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BC080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BC080D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BC080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BC080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BC080D"/>
    <w:rPr>
      <w:rFonts w:ascii="Arial" w:eastAsia="Times New Roman" w:hAnsi="Arial" w:cs="Arial"/>
      <w:lang w:eastAsia="nl-NL"/>
    </w:rPr>
  </w:style>
  <w:style w:type="paragraph" w:customStyle="1" w:styleId="BijlageKop3">
    <w:name w:val="BijlageKop3"/>
    <w:basedOn w:val="Standaard"/>
    <w:next w:val="Standaard"/>
    <w:rsid w:val="00BC080D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BC080D"/>
    <w:rPr>
      <w:rFonts w:ascii="Verdana" w:hAnsi="Verdana" w:cs="Arial"/>
      <w:b/>
      <w:i/>
      <w:dstrike w:val="0"/>
      <w:vanish/>
      <w:color w:val="3366FF"/>
      <w:sz w:val="16"/>
      <w:szCs w:val="16"/>
      <w:vertAlign w:val="baseline"/>
    </w:rPr>
  </w:style>
  <w:style w:type="paragraph" w:customStyle="1" w:styleId="KopBijlage">
    <w:name w:val="KopBijlage"/>
    <w:basedOn w:val="Standaard"/>
    <w:next w:val="Standaard"/>
    <w:rsid w:val="00BC080D"/>
    <w:pPr>
      <w:pageBreakBefore/>
      <w:numPr>
        <w:numId w:val="1"/>
      </w:numPr>
      <w:tabs>
        <w:tab w:val="clear" w:pos="218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C080D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C080D"/>
    <w:rPr>
      <w:rFonts w:ascii="Segoe UI" w:eastAsia="Times New Roman" w:hAnsi="Segoe UI" w:cs="Segoe UI"/>
      <w:sz w:val="18"/>
      <w:szCs w:val="18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C080D"/>
    <w:pPr>
      <w:spacing w:after="0" w:line="312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BC080D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BC080D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BC080D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BC080D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BC080D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BC080D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rsid w:val="00BC080D"/>
    <w:rPr>
      <w:rFonts w:ascii="Times New Roman" w:eastAsia="Times New Roman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BC080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BC080D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BC080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BC080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BC080D"/>
    <w:rPr>
      <w:rFonts w:ascii="Arial" w:eastAsia="Times New Roman" w:hAnsi="Arial" w:cs="Arial"/>
      <w:lang w:eastAsia="nl-NL"/>
    </w:rPr>
  </w:style>
  <w:style w:type="paragraph" w:customStyle="1" w:styleId="BijlageKop3">
    <w:name w:val="BijlageKop3"/>
    <w:basedOn w:val="Standaard"/>
    <w:next w:val="Standaard"/>
    <w:rsid w:val="00BC080D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BC080D"/>
    <w:rPr>
      <w:rFonts w:ascii="Verdana" w:hAnsi="Verdana" w:cs="Arial"/>
      <w:b/>
      <w:i/>
      <w:dstrike w:val="0"/>
      <w:vanish/>
      <w:color w:val="3366FF"/>
      <w:sz w:val="16"/>
      <w:szCs w:val="16"/>
      <w:vertAlign w:val="baseline"/>
    </w:rPr>
  </w:style>
  <w:style w:type="paragraph" w:customStyle="1" w:styleId="KopBijlage">
    <w:name w:val="KopBijlage"/>
    <w:basedOn w:val="Standaard"/>
    <w:next w:val="Standaard"/>
    <w:rsid w:val="00BC080D"/>
    <w:pPr>
      <w:pageBreakBefore/>
      <w:numPr>
        <w:numId w:val="1"/>
      </w:numPr>
      <w:tabs>
        <w:tab w:val="clear" w:pos="218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C080D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C080D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C5A82B9C.dotm</Template>
  <TotalTime>0</TotalTime>
  <Pages>2</Pages>
  <Words>309</Words>
  <Characters>2055</Characters>
  <Application>Microsoft Office Word</Application>
  <DocSecurity>0</DocSecurity>
  <Lines>114</Lines>
  <Paragraphs>87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Hoogheemraadschap van Rijnland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Remko van Rij</dc:creator>
  <cp:lastModifiedBy>SWestdijk</cp:lastModifiedBy>
  <cp:revision>2</cp:revision>
  <dcterms:created xsi:type="dcterms:W3CDTF">2019-03-29T10:34:00Z</dcterms:created>
  <dcterms:modified xsi:type="dcterms:W3CDTF">2019-03-29T10:34:00Z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pProjectleider">
    <vt:lpwstr>Kunst, JM (Marijn)</vt:lpwstr>
  </property>
  <property fmtid="{D5CDD505-2E9C-101B-9397-08002B2CF9AE}" pid="3" name="CdpVersienummerklant">
    <vt:lpwstr>A</vt:lpwstr>
  </property>
  <property fmtid="{D5CDD505-2E9C-101B-9397-08002B2CF9AE}" pid="4" name="cdpWBS">
    <vt:lpwstr>C03071.000534.0100</vt:lpwstr>
  </property>
  <property fmtid="{D5CDD505-2E9C-101B-9397-08002B2CF9AE}" pid="5" name="cdpProjectDefinitie">
    <vt:lpwstr>C03071.000534</vt:lpwstr>
  </property>
  <property fmtid="{D5CDD505-2E9C-101B-9397-08002B2CF9AE}" pid="6" name="cdpStatus">
    <vt:lpwstr>Released</vt:lpwstr>
  </property>
  <property fmtid="{D5CDD505-2E9C-101B-9397-08002B2CF9AE}" pid="7" name="cdpGoedgekeurdOp">
    <vt:filetime>2019-03-21T23:00:00Z</vt:filetime>
  </property>
  <property fmtid="{D5CDD505-2E9C-101B-9397-08002B2CF9AE}" pid="8" name="cdpGoedgekeurdDoor">
    <vt:lpwstr>kunstj</vt:lpwstr>
  </property>
  <property fmtid="{D5CDD505-2E9C-101B-9397-08002B2CF9AE}" pid="9" name="cdpGecontroleerdOp">
    <vt:filetime>2019-03-20T23:00:00Z</vt:filetime>
  </property>
  <property fmtid="{D5CDD505-2E9C-101B-9397-08002B2CF9AE}" pid="10" name="cdpGecontroleerdDoor">
    <vt:lpwstr>rijr</vt:lpwstr>
  </property>
  <property fmtid="{D5CDD505-2E9C-101B-9397-08002B2CF9AE}" pid="11" name="cdpCheckindate">
    <vt:filetime>2019-03-21T16:58:00Z</vt:filetime>
  </property>
  <property fmtid="{D5CDD505-2E9C-101B-9397-08002B2CF9AE}" pid="12" name="cdpCheckedInByUser">
    <vt:lpwstr>rijr</vt:lpwstr>
  </property>
  <property fmtid="{D5CDD505-2E9C-101B-9397-08002B2CF9AE}" pid="13" name="cdpProjectomschrijving (2)">
    <vt:lpwstr> </vt:lpwstr>
  </property>
  <property fmtid="{D5CDD505-2E9C-101B-9397-08002B2CF9AE}" pid="14" name="cdpProjectomschrijving (1)">
    <vt:lpwstr>Cluster Noord</vt:lpwstr>
  </property>
  <property fmtid="{D5CDD505-2E9C-101B-9397-08002B2CF9AE}" pid="15" name="cdpOpdrachtgever (2)">
    <vt:lpwstr> </vt:lpwstr>
  </property>
  <property fmtid="{D5CDD505-2E9C-101B-9397-08002B2CF9AE}" pid="16" name="cdpOpdrachtgever (1)">
    <vt:lpwstr>Hoogheemraadschap van Rijnland</vt:lpwstr>
  </property>
  <property fmtid="{D5CDD505-2E9C-101B-9397-08002B2CF9AE}" pid="17" name="cdpTitel">
    <vt:lpwstr>Bijlage 2 Model referentieopdrachten</vt:lpwstr>
  </property>
  <property fmtid="{D5CDD505-2E9C-101B-9397-08002B2CF9AE}" pid="18" name="cdpSoort">
    <vt:lpwstr>Model</vt:lpwstr>
  </property>
  <property fmtid="{D5CDD505-2E9C-101B-9397-08002B2CF9AE}" pid="19" name="cdpVersienummer">
    <vt:lpwstr>A</vt:lpwstr>
  </property>
  <property fmtid="{D5CDD505-2E9C-101B-9397-08002B2CF9AE}" pid="20" name="cdpFileNetID">
    <vt:lpwstr>083732519</vt:lpwstr>
  </property>
</Properties>
</file>